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9DD48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HENDRE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51AF7C8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56A0B1AF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D7457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531C7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42838904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2C43AE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D5342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DFFE23" w14:textId="77777777" w:rsidR="00496793" w:rsidRDefault="00496793" w:rsidP="00496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000B2B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4DB9D" w14:textId="77777777" w:rsidR="00496793" w:rsidRDefault="00496793" w:rsidP="009139A6">
      <w:r>
        <w:separator/>
      </w:r>
    </w:p>
  </w:endnote>
  <w:endnote w:type="continuationSeparator" w:id="0">
    <w:p w14:paraId="18E11A1D" w14:textId="77777777" w:rsidR="00496793" w:rsidRDefault="004967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E2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FB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44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6A1F9" w14:textId="77777777" w:rsidR="00496793" w:rsidRDefault="00496793" w:rsidP="009139A6">
      <w:r>
        <w:separator/>
      </w:r>
    </w:p>
  </w:footnote>
  <w:footnote w:type="continuationSeparator" w:id="0">
    <w:p w14:paraId="79A5F748" w14:textId="77777777" w:rsidR="00496793" w:rsidRDefault="004967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96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FF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BB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793"/>
    <w:rsid w:val="000666E0"/>
    <w:rsid w:val="002510B7"/>
    <w:rsid w:val="0049679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93511"/>
  <w15:chartTrackingRefBased/>
  <w15:docId w15:val="{8500C14B-FECC-4D1D-99CD-2A0A98BC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49679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2022-02-08T15:12:00Z</dcterms:created>
  <dcterms:modified xsi:type="dcterms:W3CDTF">2022-02-08T15:12:00Z</dcterms:modified>
</cp:coreProperties>
</file>